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E69">
        <w:rPr>
          <w:b/>
          <w:noProof/>
          <w:sz w:val="24"/>
        </w:rPr>
        <w:t>SA</w:t>
      </w:r>
      <w:r w:rsidR="00044208">
        <w:rPr>
          <w:b/>
          <w:noProof/>
          <w:sz w:val="24"/>
        </w:rPr>
        <w:t xml:space="preserve"> WG</w:t>
      </w:r>
      <w:r w:rsidR="00467E6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58F">
        <w:rPr>
          <w:b/>
          <w:noProof/>
          <w:sz w:val="24"/>
        </w:rPr>
        <w:t>9</w:t>
      </w:r>
      <w:r w:rsidR="005810F3">
        <w:rPr>
          <w:b/>
          <w:noProof/>
          <w:sz w:val="24"/>
        </w:rPr>
        <w:t>9e</w:t>
      </w:r>
      <w:r w:rsidR="003C2B40">
        <w:rPr>
          <w:b/>
          <w:noProof/>
          <w:sz w:val="24"/>
        </w:rPr>
        <w:tab/>
      </w:r>
      <w:r w:rsidR="00467E69">
        <w:rPr>
          <w:b/>
          <w:noProof/>
          <w:sz w:val="24"/>
        </w:rPr>
        <w:t>S3</w:t>
      </w:r>
      <w:r w:rsidR="003C2B40">
        <w:rPr>
          <w:b/>
          <w:noProof/>
          <w:sz w:val="24"/>
        </w:rPr>
        <w:t>-</w:t>
      </w:r>
      <w:r w:rsidR="00467E69">
        <w:rPr>
          <w:b/>
          <w:noProof/>
          <w:sz w:val="24"/>
        </w:rPr>
        <w:t>20</w:t>
      </w:r>
      <w:r w:rsidR="003D3556">
        <w:rPr>
          <w:b/>
          <w:noProof/>
          <w:sz w:val="24"/>
        </w:rPr>
        <w:t>1110</w:t>
      </w:r>
    </w:p>
    <w:p w:rsidR="001E41F3" w:rsidRDefault="005810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 w:rsidR="003C2B40">
        <w:rPr>
          <w:b/>
          <w:noProof/>
          <w:sz w:val="28"/>
        </w:rPr>
        <w:t xml:space="preserve">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355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3D3556">
              <w:rPr>
                <w:rFonts w:hint="eastAsia"/>
                <w:b/>
                <w:noProof/>
                <w:sz w:val="28"/>
              </w:rPr>
              <w:t>0</w:t>
            </w:r>
            <w:r w:rsidRPr="003D3556">
              <w:rPr>
                <w:b/>
                <w:noProof/>
                <w:sz w:val="28"/>
              </w:rPr>
              <w:t>821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B97A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9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97ABE">
              <w:rPr>
                <w:b/>
                <w:noProof/>
                <w:sz w:val="28"/>
              </w:rPr>
              <w:t>8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</w:t>
            </w:r>
            <w:r w:rsidR="00FC6273">
              <w:rPr>
                <w:noProof/>
              </w:rPr>
              <w:t>S</w:t>
            </w:r>
            <w:r w:rsidR="00690442">
              <w:rPr>
                <w:noProof/>
              </w:rPr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1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810F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810F3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99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3.8pt;height:508.8pt" o:ole="">
              <v:imagedata r:id="rId12" o:title=""/>
            </v:shape>
            <o:OLEObject Type="Embed" ProgID="Visio.Drawing.11" ShapeID="_x0000_i1025" DrawAspect="Content" ObjectID="_1649850483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4pt;height:395.15pt" o:ole="">
              <v:imagedata r:id="rId14" o:title=""/>
            </v:shape>
            <o:OLEObject Type="Embed" ProgID="Visio.Drawing.15" ShapeID="_x0000_i1026" DrawAspect="Content" ObjectID="_1649850484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736" w:rsidRDefault="00496736">
      <w:r>
        <w:separator/>
      </w:r>
    </w:p>
  </w:endnote>
  <w:endnote w:type="continuationSeparator" w:id="0">
    <w:p w:rsidR="00496736" w:rsidRDefault="0049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736" w:rsidRDefault="00496736">
      <w:r>
        <w:separator/>
      </w:r>
    </w:p>
  </w:footnote>
  <w:footnote w:type="continuationSeparator" w:id="0">
    <w:p w:rsidR="00496736" w:rsidRDefault="00496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FC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54D2"/>
    <w:rsid w:val="000F6130"/>
    <w:rsid w:val="00145D43"/>
    <w:rsid w:val="00162C7F"/>
    <w:rsid w:val="001647EE"/>
    <w:rsid w:val="00192C46"/>
    <w:rsid w:val="001A08B3"/>
    <w:rsid w:val="001A7B60"/>
    <w:rsid w:val="001B52F0"/>
    <w:rsid w:val="001B7A65"/>
    <w:rsid w:val="001B7E94"/>
    <w:rsid w:val="001E41F3"/>
    <w:rsid w:val="00210130"/>
    <w:rsid w:val="00245050"/>
    <w:rsid w:val="0026004D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74DD4"/>
    <w:rsid w:val="003C2B40"/>
    <w:rsid w:val="003D3556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96736"/>
    <w:rsid w:val="004976E6"/>
    <w:rsid w:val="004A0D46"/>
    <w:rsid w:val="004B0992"/>
    <w:rsid w:val="004B75B7"/>
    <w:rsid w:val="004C465D"/>
    <w:rsid w:val="0051580D"/>
    <w:rsid w:val="00547111"/>
    <w:rsid w:val="00576D40"/>
    <w:rsid w:val="005810F3"/>
    <w:rsid w:val="00584993"/>
    <w:rsid w:val="00592D74"/>
    <w:rsid w:val="005947D3"/>
    <w:rsid w:val="005B6687"/>
    <w:rsid w:val="005C72F7"/>
    <w:rsid w:val="005E2C44"/>
    <w:rsid w:val="00621188"/>
    <w:rsid w:val="006257ED"/>
    <w:rsid w:val="006748C6"/>
    <w:rsid w:val="006812FA"/>
    <w:rsid w:val="00685E27"/>
    <w:rsid w:val="00690442"/>
    <w:rsid w:val="00690899"/>
    <w:rsid w:val="00694A1D"/>
    <w:rsid w:val="00695808"/>
    <w:rsid w:val="006B46FB"/>
    <w:rsid w:val="006D02D6"/>
    <w:rsid w:val="006E21FB"/>
    <w:rsid w:val="006E326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686C"/>
    <w:rsid w:val="009030ED"/>
    <w:rsid w:val="00907497"/>
    <w:rsid w:val="00913121"/>
    <w:rsid w:val="009148DE"/>
    <w:rsid w:val="00924BAC"/>
    <w:rsid w:val="00932436"/>
    <w:rsid w:val="009432C5"/>
    <w:rsid w:val="0094785A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97ABE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46EED"/>
    <w:rsid w:val="00C66BA2"/>
    <w:rsid w:val="00C86F0D"/>
    <w:rsid w:val="00C95985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E5D3B"/>
    <w:rsid w:val="00EE6303"/>
    <w:rsid w:val="00EE7D7C"/>
    <w:rsid w:val="00F23940"/>
    <w:rsid w:val="00F25D98"/>
    <w:rsid w:val="00F300FB"/>
    <w:rsid w:val="00F47F08"/>
    <w:rsid w:val="00FB6386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F20C5-DA4D-4584-BE63-515553A6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5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43</cp:revision>
  <cp:lastPrinted>1899-12-31T23:00:00Z</cp:lastPrinted>
  <dcterms:created xsi:type="dcterms:W3CDTF">2019-05-22T08:25:00Z</dcterms:created>
  <dcterms:modified xsi:type="dcterms:W3CDTF">2020-05-01T07:02:00Z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(3)yeUj/YgpjFYTElA0kcQBpmLCVJ3K3g72dgrPvHM+dXM7LnfDv58KpRIG3EzAm4kafjyh5BnO
1Md/wjsmvQVlS9ZYTNLs6Sh+5T/8A9pHSW+01pa/6INF96nVR3OEunBcg5+QgbDtbgRHifpl
vkIcrzirp5N5r9eseZBnhdxEQ+uJXGKOwiwrJFquKyKOGp2H5b4HCv33FKXjCmcvEudjAsGQ
fDGhS6oVPzY3w+JqBf</vt:lpwstr>
  </property>
  <property fmtid="{D5CDD505-2E9C-101B-9397-08002B2CF9AE}" pid="22" name="_2015_ms_pID_7253431">
    <vt:lpwstr>ZtK4sxmFVQR//UnlOsv7Hfq5tuTk/a6T71Wtc78gBmvprx9jeqBCV+
wvJCV0VLZBKnsHSYF4nyedl6ohhdsL8YKdGcpMWrfwo62ncGaEMpga08WbNQOZD1RtWyImhD
IfU/FCRU0bxugZoE7letqyrkDfinTi8BU6+IHMqig5EbVSm/uW+xn0Lx6XehWfwjrhDKBqoC
QRVlBKAj1Zxo4JYHTZF2NJvRJVVravHf2FUu</vt:lpwstr>
  </property>
  <property fmtid="{D5CDD505-2E9C-101B-9397-08002B2CF9AE}" pid="23" name="_2015_ms_pID_7253432">
    <vt:lpwstr>G6ZrU/xWmheSC/3VMlkX5Bw=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